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0946D9">
              <w:rPr>
                <w:rFonts w:ascii="Arial" w:hAnsi="Arial" w:cs="Arial"/>
                <w:b/>
                <w:sz w:val="36"/>
                <w:szCs w:val="36"/>
              </w:rPr>
              <w:t>10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D9684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0946D9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0946D9">
              <w:rPr>
                <w:rFonts w:ascii="Arial" w:hAnsi="Arial" w:cs="Arial"/>
                <w:b/>
                <w:sz w:val="24"/>
              </w:rPr>
              <w:t>48</w:t>
            </w:r>
            <w:bookmarkStart w:id="0" w:name="_GoBack"/>
            <w:bookmarkEnd w:id="0"/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225" w:rsidRDefault="00262225">
      <w:r>
        <w:separator/>
      </w:r>
    </w:p>
  </w:endnote>
  <w:endnote w:type="continuationSeparator" w:id="0">
    <w:p w:rsidR="00262225" w:rsidRDefault="0026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225" w:rsidRDefault="00262225">
      <w:r>
        <w:separator/>
      </w:r>
    </w:p>
  </w:footnote>
  <w:footnote w:type="continuationSeparator" w:id="0">
    <w:p w:rsidR="00262225" w:rsidRDefault="00262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0558"/>
    <w:rsid w:val="00022EAC"/>
    <w:rsid w:val="00050BD8"/>
    <w:rsid w:val="000540CE"/>
    <w:rsid w:val="00080289"/>
    <w:rsid w:val="00083EC7"/>
    <w:rsid w:val="000946D9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62225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7E56C7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2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2017-06-13T15:01:00Z</cp:lastPrinted>
  <dcterms:created xsi:type="dcterms:W3CDTF">2017-06-05T22:45:00Z</dcterms:created>
  <dcterms:modified xsi:type="dcterms:W3CDTF">2017-06-13T15:01:00Z</dcterms:modified>
</cp:coreProperties>
</file>